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67B19" w:rsidTr="00667B19" w14:paraId="1CBE0D19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B19" w:rsidRDefault="00667B19" w14:paraId="3EC482AE" w14:textId="2031B29F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7B19" w:rsidRDefault="00667B19" w14:paraId="13D6189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667B19" w:rsidRDefault="00667B19" w14:paraId="177A285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667B19" w:rsidRDefault="00667B19" w14:paraId="446AFA2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667B19" w:rsidRDefault="00667B19" w14:paraId="570CAFB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667B19" w:rsidP="00667B19" w:rsidRDefault="00667B19" w14:paraId="42093719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667B19" w:rsidP="00667B19" w:rsidRDefault="00667B19" w14:paraId="76938AB4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667B19" w:rsidP="00667B19" w:rsidRDefault="00667B19" w14:paraId="153D065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St-2410/2019</w:t>
      </w:r>
    </w:p>
    <w:p w:rsidR="00667B19" w:rsidP="00667B19" w:rsidRDefault="00667B19" w14:paraId="61280CB1" w14:textId="77777777">
      <w:pPr>
        <w:tabs>
          <w:tab w:val="left" w:pos="709"/>
        </w:tabs>
      </w:pPr>
      <w:r>
        <w:t xml:space="preserve"> </w:t>
      </w:r>
    </w:p>
    <w:p w:rsidR="00667B19" w:rsidP="00667B19" w:rsidRDefault="00667B19" w14:paraId="587BD62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667B19" w:rsidP="00667B19" w:rsidRDefault="00667B19" w14:paraId="21D2F5E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667B19" w:rsidP="00667B19" w:rsidRDefault="00667B19" w14:paraId="352F6133" w14:textId="77777777">
      <w:pPr>
        <w:tabs>
          <w:tab w:val="left" w:pos="709"/>
        </w:tabs>
      </w:pPr>
    </w:p>
    <w:p w:rsidR="00667B19" w:rsidP="00667B19" w:rsidRDefault="00667B19" w14:paraId="75B0BEA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667B19" w:rsidP="00667B19" w:rsidRDefault="00667B19" w14:paraId="188F5122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667B19" w:rsidP="00667B19" w:rsidRDefault="00667B19" w14:paraId="4D2842DE" w14:textId="77777777">
      <w:pPr>
        <w:tabs>
          <w:tab w:val="left" w:pos="709"/>
        </w:tabs>
      </w:pPr>
    </w:p>
    <w:p w:rsidR="00667B19" w:rsidP="00667B19" w:rsidRDefault="00667B19" w14:paraId="1C9A1D5C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667B19" w:rsidP="00667B19" w:rsidRDefault="00667B19" w14:paraId="5F651CAD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667B19" w:rsidP="00667B19" w:rsidRDefault="00667B19" w14:paraId="4509F2E9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67B19" w:rsidP="00667B19" w:rsidRDefault="00667B19" w14:paraId="29B8BB39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67B19" w:rsidP="00667B19" w:rsidRDefault="00667B19" w14:paraId="2EF346BC" w14:textId="77777777">
      <w:pPr>
        <w:tabs>
          <w:tab w:val="left" w:pos="709"/>
        </w:tabs>
      </w:pPr>
    </w:p>
    <w:p w:rsidR="00667B19" w:rsidP="00667B19" w:rsidRDefault="00667B19" w14:paraId="45ED69A5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667B19" w:rsidP="00667B19" w:rsidRDefault="00667B19" w14:paraId="3FFAC67E" w14:textId="77777777">
      <w:pPr>
        <w:tabs>
          <w:tab w:val="left" w:pos="709"/>
        </w:tabs>
        <w:jc w:val="both"/>
      </w:pPr>
    </w:p>
    <w:p w:rsidR="00667B19" w:rsidP="00667B19" w:rsidRDefault="00667B19" w14:paraId="129DAAAA" w14:textId="77777777">
      <w:pPr>
        <w:tabs>
          <w:tab w:val="left" w:pos="709"/>
        </w:tabs>
      </w:pPr>
      <w:r>
        <w:t xml:space="preserve"> </w:t>
      </w:r>
      <w:r>
        <w:tab/>
        <w:t>13. St-2410/2019</w:t>
      </w:r>
    </w:p>
    <w:p w:rsidR="00667B19" w:rsidP="00667B19" w:rsidRDefault="00667B19" w14:paraId="45A8FBE5" w14:textId="77777777">
      <w:pPr>
        <w:tabs>
          <w:tab w:val="left" w:pos="709"/>
        </w:tabs>
      </w:pPr>
    </w:p>
    <w:p w:rsidR="00667B19" w:rsidP="00667B19" w:rsidRDefault="00667B19" w14:paraId="7ED46C9C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667B19" w:rsidP="00667B19" w:rsidRDefault="00667B19" w14:paraId="36579682" w14:textId="77777777">
      <w:pPr>
        <w:tabs>
          <w:tab w:val="left" w:pos="709"/>
        </w:tabs>
        <w:ind w:firstLine="708"/>
        <w:jc w:val="both"/>
      </w:pPr>
      <w:r>
        <w:t>FINA, Regionalni centar Zagreb, Zagreb, Trg svibanjskih žrtava 1995. br. 1</w:t>
      </w:r>
    </w:p>
    <w:p w:rsidR="00667B19" w:rsidP="00667B19" w:rsidRDefault="00667B19" w14:paraId="5935BA0A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667B19" w:rsidP="00667B19" w:rsidRDefault="00667B19" w14:paraId="7D2EF00A" w14:textId="77777777">
      <w:pPr>
        <w:tabs>
          <w:tab w:val="left" w:pos="709"/>
        </w:tabs>
        <w:jc w:val="both"/>
      </w:pPr>
    </w:p>
    <w:p w:rsidR="00667B19" w:rsidP="00667B19" w:rsidRDefault="00667B19" w14:paraId="0CBBAABE" w14:textId="77777777">
      <w:pPr>
        <w:tabs>
          <w:tab w:val="left" w:pos="709"/>
        </w:tabs>
        <w:jc w:val="both"/>
      </w:pPr>
      <w:r>
        <w:t xml:space="preserve">protiv </w:t>
      </w:r>
    </w:p>
    <w:p w:rsidR="00667B19" w:rsidP="00667B19" w:rsidRDefault="00667B19" w14:paraId="1691FF49" w14:textId="77777777">
      <w:pPr>
        <w:tabs>
          <w:tab w:val="left" w:pos="709"/>
        </w:tabs>
        <w:jc w:val="both"/>
      </w:pPr>
    </w:p>
    <w:p w:rsidR="00667B19" w:rsidP="00667B19" w:rsidRDefault="00667B19" w14:paraId="79FB5933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667B19" w:rsidP="00667B19" w:rsidRDefault="00667B19" w14:paraId="3A99F6E2" w14:textId="77777777">
      <w:pPr>
        <w:tabs>
          <w:tab w:val="left" w:pos="709"/>
        </w:tabs>
        <w:jc w:val="both"/>
      </w:pPr>
      <w:r>
        <w:tab/>
        <w:t>ELEVATIS PROJEKT d.o.o., Zagreb, Radnička cesta 52 VIII, OIB: 93723950239</w:t>
      </w:r>
      <w:r>
        <w:tab/>
      </w:r>
    </w:p>
    <w:p w:rsidR="00667B19" w:rsidP="00667B19" w:rsidRDefault="00667B19" w14:paraId="3FA11198" w14:textId="77777777">
      <w:pPr>
        <w:tabs>
          <w:tab w:val="left" w:pos="709"/>
        </w:tabs>
        <w:ind w:firstLine="708"/>
        <w:jc w:val="both"/>
      </w:pPr>
      <w:r>
        <w:t xml:space="preserve">kao stvarno nadležnom sudu na daljnje postupanje. </w:t>
      </w:r>
    </w:p>
    <w:p w:rsidR="00667B19" w:rsidP="00667B19" w:rsidRDefault="00667B19" w14:paraId="212CD7BA" w14:textId="77777777">
      <w:pPr>
        <w:tabs>
          <w:tab w:val="left" w:pos="709"/>
        </w:tabs>
        <w:jc w:val="both"/>
      </w:pPr>
    </w:p>
    <w:p w:rsidR="00667B19" w:rsidP="00667B19" w:rsidRDefault="00667B19" w14:paraId="505CB670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667B19" w:rsidP="00667B19" w:rsidRDefault="00667B19" w14:paraId="0FCFC58D" w14:textId="77777777">
      <w:pPr>
        <w:tabs>
          <w:tab w:val="left" w:pos="709"/>
        </w:tabs>
      </w:pPr>
    </w:p>
    <w:p w:rsidR="00667B19" w:rsidP="00667B19" w:rsidRDefault="00667B19" w14:paraId="30DA640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67B19" w:rsidP="00667B19" w:rsidRDefault="00667B19" w14:paraId="453D188B" w14:textId="77777777">
      <w:pPr>
        <w:tabs>
          <w:tab w:val="left" w:pos="709"/>
        </w:tabs>
      </w:pPr>
    </w:p>
    <w:p w:rsidR="00667B19" w:rsidP="00667B19" w:rsidRDefault="00667B19" w14:paraId="53E373D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667B19" w:rsidP="00667B19" w:rsidRDefault="00667B19" w14:paraId="57DF2BA2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67B19" w:rsidP="00667B19" w:rsidRDefault="00667B19" w14:paraId="2799D8B8" w14:textId="77777777">
      <w:pPr>
        <w:tabs>
          <w:tab w:val="left" w:pos="709"/>
        </w:tabs>
      </w:pPr>
    </w:p>
    <w:p w:rsidR="00942A2A" w:rsidP="003D06B2" w:rsidRDefault="00942A2A" w14:paraId="04F1F076" w14:textId="04F1F076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67B19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67B1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67B19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67B19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67B19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67B19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667B19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B1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B19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67B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B19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B19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B19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B19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67B19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B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B19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63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2410</izvorni_sadrzaj>
    <derivirana_varijabla naziv="DomainObject.Predmet.Broj_1">2410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rujna 2019.</izvorni_sadrzaj>
    <derivirana_varijabla naziv="DomainObject.Predmet.DatumIzradeOptuznogAkta_1">23. rujna 2019.</derivirana_varijabla>
  </DomainObject.Predmet.DatumIzradeOptuznogAkta>
  <DomainObject.Predmet.DatumIzradeOptuznogAktaFormated>
    <izvorni_sadrzaj>23.9.2019.</izvorni_sadrzaj>
    <derivirana_varijabla naziv="DomainObject.Predmet.DatumIzradeOptuznogAktaFormated_1">23.9.2019.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St-2410/2019</izvorni_sadrzaj>
    <derivirana_varijabla naziv="DomainObject.Predmet.OznakaBroj_1">St-2410/2019</derivirana_varijabla>
  </DomainObject.Predmet.OznakaBroj>
  <DomainObject.Predmet.OznakaBrojOptuznogAkta>
    <izvorni_sadrzaj>04-06-19-4091</izvorni_sadrzaj>
    <derivirana_varijabla naziv="DomainObject.Predmet.OznakaBrojOptuznogAkta_1">04-06-19-4091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ELEVATIS PROJEKT d.o.o.</izvorni_sadrzaj>
    <derivirana_varijabla naziv="DomainObject.Predmet.ProtustrankaFormated_1">  ELEVATIS PROJEKT d.o.o.</derivirana_varijabla>
  </DomainObject.Predmet.ProtustrankaFormated>
  <DomainObject.Predmet.ProtustrankaFormatedOIB>
    <izvorni_sadrzaj>  ELEVATIS PROJEKT d.o.o., OIB 93723950239</izvorni_sadrzaj>
    <derivirana_varijabla naziv="DomainObject.Predmet.ProtustrankaFormatedOIB_1">  ELEVATIS PROJEKT d.o.o., OIB 93723950239</derivirana_varijabla>
  </DomainObject.Predmet.ProtustrankaFormatedOIB>
  <DomainObject.Predmet.ProtustrankaFormatedWithAdress>
    <izvorni_sadrzaj> ELEVATIS PROJEKT d.o.o., Radnička cesta 52 VIII, 10000 Zagreb</izvorni_sadrzaj>
    <derivirana_varijabla naziv="DomainObject.Predmet.ProtustrankaFormatedWithAdress_1"> ELEVATIS PROJEKT d.o.o., Radnička cesta 52 VIII, 10000 Zagreb</derivirana_varijabla>
  </DomainObject.Predmet.ProtustrankaFormatedWithAdress>
  <DomainObject.Predmet.ProtustrankaFormatedWithAdressOIB>
    <izvorni_sadrzaj> ELEVATIS PROJEKT d.o.o., OIB 93723950239, Radnička cesta 52 VIII, 10000 Zagreb</izvorni_sadrzaj>
    <derivirana_varijabla naziv="DomainObject.Predmet.ProtustrankaFormatedWithAdressOIB_1"> ELEVATIS PROJEKT d.o.o., OIB 93723950239, Radnička cesta 52 VIII, 10000 Zagreb</derivirana_varijabla>
  </DomainObject.Predmet.ProtustrankaFormatedWithAdressOIB>
  <DomainObject.Predmet.ProtustrankaWithAdress>
    <izvorni_sadrzaj>ELEVATIS PROJEKT d.o.o. Radnička cesta 52 VIII, 10000 Zagreb</izvorni_sadrzaj>
    <derivirana_varijabla naziv="DomainObject.Predmet.ProtustrankaWithAdress_1">ELEVATIS PROJEKT d.o.o. Radnička cesta 52 VIII, 10000 Zagreb</derivirana_varijabla>
  </DomainObject.Predmet.ProtustrankaWithAdress>
  <DomainObject.Predmet.ProtustrankaWithAdressOIB>
    <izvorni_sadrzaj>ELEVATIS PROJEKT d.o.o., OIB 93723950239, Radnička cesta 52 VIII, 10000 Zagreb</izvorni_sadrzaj>
    <derivirana_varijabla naziv="DomainObject.Predmet.ProtustrankaWithAdressOIB_1">ELEVATIS PROJEKT d.o.o., OIB 93723950239, Radnička cesta 52 VIII, 10000 Zagreb</derivirana_varijabla>
  </DomainObject.Predmet.ProtustrankaWithAdressOIB>
  <DomainObject.Predmet.ProtustrankaNazivFormated>
    <izvorni_sadrzaj>ELEVATIS PROJEKT d.o.o.</izvorni_sadrzaj>
    <derivirana_varijabla naziv="DomainObject.Predmet.ProtustrankaNazivFormated_1">ELEVATIS PROJEKT d.o.o.</derivirana_varijabla>
  </DomainObject.Predmet.ProtustrankaNazivFormated>
  <DomainObject.Predmet.ProtustrankaNazivFormatedOIB>
    <izvorni_sadrzaj>ELEVATIS PROJEKT d.o.o., OIB 93723950239</izvorni_sadrzaj>
    <derivirana_varijabla naziv="DomainObject.Predmet.ProtustrankaNazivFormatedOIB_1">ELEVATIS PROJEKT d.o.o., OIB 93723950239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ELEVATIS PROJEKT d.o.o.</item>
    </izvorni_sadrzaj>
    <derivirana_varijabla naziv="DomainObject.Predmet.ProtuStrankaListFormated_1">
      <item>ELEVATIS PROJEKT d.o.o.</item>
    </derivirana_varijabla>
  </DomainObject.Predmet.ProtuStrankaListFormated>
  <DomainObject.Predmet.ProtuStrankaListFormatedOIB>
    <izvorni_sadrzaj>
      <item>ELEVATIS PROJEKT d.o.o., OIB 93723950239</item>
    </izvorni_sadrzaj>
    <derivirana_varijabla naziv="DomainObject.Predmet.ProtuStrankaListFormatedOIB_1">
      <item>ELEVATIS PROJEKT d.o.o., OIB 93723950239</item>
    </derivirana_varijabla>
  </DomainObject.Predmet.ProtuStrankaListFormatedOIB>
  <DomainObject.Predmet.ProtuStrankaListFormatedWithAdress>
    <izvorni_sadrzaj>
      <item>ELEVATIS PROJEKT d.o.o., Radnička cesta 52 VIII, 10000 Zagreb</item>
    </izvorni_sadrzaj>
    <derivirana_varijabla naziv="DomainObject.Predmet.ProtuStrankaListFormatedWithAdress_1">
      <item>ELEVATIS PROJEKT d.o.o., Radnička cesta 52 VIII, 10000 Zagreb</item>
    </derivirana_varijabla>
  </DomainObject.Predmet.ProtuStrankaListFormatedWithAdress>
  <DomainObject.Predmet.ProtuStrankaListFormatedWithAdressOIB>
    <izvorni_sadrzaj>
      <item>ELEVATIS PROJEKT d.o.o., OIB 93723950239, Radnička cesta 52 VIII, 10000 Zagreb</item>
    </izvorni_sadrzaj>
    <derivirana_varijabla naziv="DomainObject.Predmet.ProtuStrankaListFormatedWithAdressOIB_1">
      <item>ELEVATIS PROJEKT d.o.o., OIB 93723950239, Radnička cesta 52 VIII, 10000 Zagreb</item>
    </derivirana_varijabla>
  </DomainObject.Predmet.ProtuStrankaListFormatedWithAdressOIB>
  <DomainObject.Predmet.ProtuStrankaListNazivFormated>
    <izvorni_sadrzaj>
      <item>ELEVATIS PROJEKT d.o.o.</item>
    </izvorni_sadrzaj>
    <derivirana_varijabla naziv="DomainObject.Predmet.ProtuStrankaListNazivFormated_1">
      <item>ELEVATIS PROJEKT d.o.o.</item>
    </derivirana_varijabla>
  </DomainObject.Predmet.ProtuStrankaListNazivFormated>
  <DomainObject.Predmet.ProtuStrankaListNazivFormatedOIB>
    <izvorni_sadrzaj>
      <item>ELEVATIS PROJEKT d.o.o., OIB 93723950239</item>
    </izvorni_sadrzaj>
    <derivirana_varijabla naziv="DomainObject.Predmet.ProtuStrankaListNazivFormatedOIB_1">
      <item>ELEVATIS PROJEKT d.o.o., OIB 93723950239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ELEVATIS PROJEKT d.o.o.</izvorni_sadrzaj>
    <derivirana_varijabla naziv="DomainObject.Predmet.ProtustrankaIDrugi_1">ELEVATIS PROJEKT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ELEVATIS PROJEKT d.o.o., OIB 93723950239, Radnička cesta 52 VIII, 10000 Zagreb</izvorni_sadrzaj>
    <derivirana_varijabla naziv="DomainObject.Predmet.ProtustrankaIDrugiAdressOIB_1">ELEVATIS PROJEKT d.o.o., OIB 93723950239, Radnička cesta 52 VIII,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ELEVATIS PROJEKT d.o.o.</item>
      <item>Financijska agencija</item>
    </izvorni_sadrzaj>
    <derivirana_varijabla naziv="DomainObject.Predmet.SudioniciListNaziv_1">
      <item>ELEVATIS PROJEKT d.o.o.</item>
      <item>Financijska agencija</item>
    </derivirana_varijabla>
  </DomainObject.Predmet.SudioniciListNaziv>
  <DomainObject.Predmet.SudioniciListAdressOIB>
    <izvorni_sadrzaj>
      <item>ELEVATIS PROJEKT d.o.o., OIB 93723950239, Radnička cesta 52 VIII,10000 Zagreb</item>
      <item>Financijska agencija, OIB 85821130368, TRG SVIBANJSKIH ŽRTAVA 1995. 1,10000 Zagreb</item>
    </izvorni_sadrzaj>
    <derivirana_varijabla naziv="DomainObject.Predmet.SudioniciListAdressOIB_1">
      <item>ELEVATIS PROJEKT d.o.o., OIB 93723950239, Radnička cesta 52 VIII,10000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93723950239</item>
      <item>, OIB 85821130368</item>
    </izvorni_sadrzaj>
    <derivirana_varijabla naziv="DomainObject.Predmet.SudioniciListNazivOIB_1">
      <item>, OIB 93723950239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831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2019-12-14T07:07:00Z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